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6CA9AA2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3125C64C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DB17D98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2FADE8F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>
        <w:t>Bietergemeinschaft als Gesamtschuldner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3A81CE8F" w14:textId="77777777" w:rsidR="00F82A85" w:rsidRDefault="00F82A85" w:rsidP="00F82A85">
      <w:pPr>
        <w:spacing w:line="240" w:lineRule="auto"/>
        <w:rPr>
          <w:b/>
          <w:bCs/>
          <w:szCs w:val="22"/>
        </w:rPr>
      </w:pPr>
    </w:p>
    <w:p w14:paraId="04717CD3" w14:textId="77777777" w:rsidR="00F82A85" w:rsidRDefault="00F82A85" w:rsidP="00F82A85">
      <w:pPr>
        <w:spacing w:line="240" w:lineRule="auto"/>
        <w:rPr>
          <w:b/>
          <w:bCs/>
          <w:szCs w:val="22"/>
        </w:rPr>
      </w:pPr>
    </w:p>
    <w:p w14:paraId="59BB759D" w14:textId="77777777" w:rsidR="00F82A85" w:rsidRDefault="00F82A85" w:rsidP="00F82A85">
      <w:pPr>
        <w:spacing w:line="240" w:lineRule="auto"/>
        <w:rPr>
          <w:b/>
          <w:bCs/>
          <w:szCs w:val="22"/>
        </w:rPr>
      </w:pPr>
    </w:p>
    <w:p w14:paraId="042669AD" w14:textId="77777777" w:rsidR="00F82A85" w:rsidRDefault="00F82A85" w:rsidP="00F82A85">
      <w:pPr>
        <w:spacing w:line="240" w:lineRule="auto"/>
        <w:rPr>
          <w:b/>
          <w:bCs/>
          <w:szCs w:val="22"/>
        </w:rPr>
      </w:pPr>
    </w:p>
    <w:p w14:paraId="425415DE" w14:textId="079BEED7" w:rsidR="0027285B" w:rsidRPr="00F82A85" w:rsidRDefault="00DD0948" w:rsidP="00F82A85">
      <w:pPr>
        <w:spacing w:line="240" w:lineRule="auto"/>
        <w:rPr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7CD03873" w14:textId="77777777" w:rsidTr="00FB6BEE">
        <w:trPr>
          <w:trHeight w:val="2235"/>
        </w:trPr>
        <w:tc>
          <w:tcPr>
            <w:tcW w:w="426" w:type="dxa"/>
          </w:tcPr>
          <w:p w14:paraId="5D6F5379" w14:textId="32AEE2AB" w:rsidR="00FB6BEE" w:rsidRPr="00FB6BEE" w:rsidRDefault="00FB6BEE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1938126364"/>
              <w:placeholder>
                <w:docPart w:val="03F160D9573F4BB3815D2D3AB88C4419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54353453"/>
              <w:placeholder>
                <w:docPart w:val="D7F302A05903480C8432FD12DCBD9132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7BDF7B2D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 xml:space="preserve">Ort,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222A2C36" w14:textId="77777777" w:rsidTr="004E1841">
        <w:trPr>
          <w:trHeight w:val="2235"/>
        </w:trPr>
        <w:tc>
          <w:tcPr>
            <w:tcW w:w="426" w:type="dxa"/>
          </w:tcPr>
          <w:p w14:paraId="4E6C684A" w14:textId="67272965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619609199"/>
              <w:placeholder>
                <w:docPart w:val="44DC080FCF0E44539C6931A840773C59"/>
              </w:placeholder>
              <w:showingPlcHdr/>
            </w:sdtPr>
            <w:sdtEndPr/>
            <w:sdtContent>
              <w:permStart w:id="1917921812" w:edGrp="everyone" w:displacedByCustomXml="prev"/>
              <w:p w14:paraId="2FE9C370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17921812" w:displacedByCustomXml="next"/>
            </w:sdtContent>
          </w:sdt>
          <w:p w14:paraId="35FB7063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-660387612"/>
              <w:placeholder>
                <w:docPart w:val="F22B6E24C6104BBDBBCE330A039E2CB4"/>
              </w:placeholder>
              <w:showingPlcHdr/>
            </w:sdtPr>
            <w:sdtEndPr/>
            <w:sdtContent>
              <w:permStart w:id="17262038" w:edGrp="everyone" w:displacedByCustomXml="prev"/>
              <w:p w14:paraId="4F2EC98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7262038" w:displacedByCustomXml="next"/>
            </w:sdtContent>
          </w:sdt>
          <w:p w14:paraId="0A13517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D5089B3" w14:textId="53D71B5F" w:rsidR="00FB6BEE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6D54EBF9" w14:textId="77777777" w:rsidTr="004E1841">
        <w:trPr>
          <w:trHeight w:val="2235"/>
        </w:trPr>
        <w:tc>
          <w:tcPr>
            <w:tcW w:w="426" w:type="dxa"/>
          </w:tcPr>
          <w:p w14:paraId="23BCA57E" w14:textId="1CABEE11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384021362"/>
              <w:placeholder>
                <w:docPart w:val="1548CF05C69F49D59E039E65892DE551"/>
              </w:placeholder>
              <w:showingPlcHdr/>
            </w:sdtPr>
            <w:sdtEndPr/>
            <w:sdtContent>
              <w:permStart w:id="1992036495" w:edGrp="everyone" w:displacedByCustomXml="prev"/>
              <w:p w14:paraId="1725AA25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92036495" w:displacedByCustomXml="next"/>
            </w:sdtContent>
          </w:sdt>
          <w:p w14:paraId="1AFCF8FA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059136831"/>
              <w:placeholder>
                <w:docPart w:val="D18D8B8280074E00B4B9C47D1ECAF29F"/>
              </w:placeholder>
              <w:showingPlcHdr/>
            </w:sdtPr>
            <w:sdtEndPr/>
            <w:sdtContent>
              <w:permStart w:id="2104110355" w:edGrp="everyone" w:displacedByCustomXml="prev"/>
              <w:p w14:paraId="1EDAC1C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104110355" w:displacedByCustomXml="next"/>
            </w:sdtContent>
          </w:sdt>
          <w:p w14:paraId="75E856C0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DEDA2C5" w14:textId="401ED53B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562A2F77" w14:textId="77777777" w:rsidTr="004E1841">
        <w:trPr>
          <w:trHeight w:val="2235"/>
        </w:trPr>
        <w:tc>
          <w:tcPr>
            <w:tcW w:w="426" w:type="dxa"/>
          </w:tcPr>
          <w:p w14:paraId="5947F16D" w14:textId="3AF94896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602076091"/>
              <w:placeholder>
                <w:docPart w:val="F1CBF6CE4BB24028A36ABCB7F7019482"/>
              </w:placeholder>
              <w:showingPlcHdr/>
            </w:sdtPr>
            <w:sdtEndPr/>
            <w:sdtContent>
              <w:permStart w:id="2094628051" w:edGrp="everyone" w:displacedByCustomXml="prev"/>
              <w:p w14:paraId="3805BE89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94628051" w:displacedByCustomXml="next"/>
            </w:sdtContent>
          </w:sdt>
          <w:p w14:paraId="4F6B62BD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29375114"/>
              <w:placeholder>
                <w:docPart w:val="F5E9262DA2F2437DA0FCEA96348A73D8"/>
              </w:placeholder>
              <w:showingPlcHdr/>
            </w:sdtPr>
            <w:sdtEndPr/>
            <w:sdtContent>
              <w:permStart w:id="2082604435" w:edGrp="everyone" w:displacedByCustomXml="prev"/>
              <w:p w14:paraId="6016220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82604435" w:displacedByCustomXml="next"/>
            </w:sdtContent>
          </w:sdt>
          <w:p w14:paraId="65B7C5B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B6BC478" w14:textId="7286C7FE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0C59DAEA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(M</w:t>
    </w:r>
    <w:r w:rsidR="00B6607D">
      <w:rPr>
        <w:rFonts w:ascii="AOK Buenos Aires Text" w:hAnsi="AOK Buenos Aires Text"/>
        <w:color w:val="005E3F"/>
      </w:rPr>
      <w:t>0</w:t>
    </w:r>
    <w:r w:rsidR="001E4235">
      <w:rPr>
        <w:rFonts w:ascii="AOK Buenos Aires Text" w:hAnsi="AOK Buenos Aires Text"/>
        <w:color w:val="005E3F"/>
      </w:rPr>
      <w:t>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08F681BF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2B17CFBA" w14:textId="60D2DC3A" w:rsidR="00B2674D" w:rsidRDefault="00B2674D" w:rsidP="00B2674D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06CEDCC" wp14:editId="7DEB937B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ACFD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E36BFF">
      <w:rPr>
        <w:rFonts w:ascii="AOK Buenos Aires SemiBold" w:hAnsi="AOK Buenos Aires SemiBold"/>
        <w:bCs/>
        <w:color w:val="005E3F"/>
        <w:szCs w:val="22"/>
      </w:rPr>
      <w:t>R</w:t>
    </w:r>
    <w:r w:rsidR="00E36BFF" w:rsidRPr="00EF5487">
      <w:rPr>
        <w:rFonts w:ascii="AOK Buenos Aires SemiBold" w:hAnsi="AOK Buenos Aires SemiBold"/>
        <w:bCs/>
        <w:color w:val="005E3F"/>
        <w:szCs w:val="22"/>
      </w:rPr>
      <w:t xml:space="preserve">ahmenvereinbarung für quantitative und qualitative Marktforschungsstudien </w:t>
    </w:r>
    <w:r w:rsidR="00E36BFF">
      <w:rPr>
        <w:rFonts w:ascii="AOK Buenos Aires SemiBold" w:hAnsi="AOK Buenos Aires SemiBold"/>
        <w:bCs/>
        <w:color w:val="005E3F"/>
        <w:szCs w:val="22"/>
      </w:rPr>
      <w:t>(SAVE_34_2025)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P2/uKfUvCLVeTbAqcQ6GPT8GnkqLKi0SyNExjOraEbqnxJC0dV2bT95MoP8jRJnZ0WEBIBYbh/DMnlaw8DBM7A==" w:salt="bfl9WH63loyEfE4sz4VQJw=="/>
  <w:defaultTabStop w:val="709"/>
  <w:autoHyphenation/>
  <w:hyphenationZone w:val="454"/>
  <w:doNotHyphenateCaps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738ED"/>
    <w:rsid w:val="00084EB5"/>
    <w:rsid w:val="000865C4"/>
    <w:rsid w:val="00091E9E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D1086"/>
    <w:rsid w:val="001D2FF7"/>
    <w:rsid w:val="001E3CA7"/>
    <w:rsid w:val="001E4235"/>
    <w:rsid w:val="001E45DF"/>
    <w:rsid w:val="001F2DB9"/>
    <w:rsid w:val="00203609"/>
    <w:rsid w:val="00207971"/>
    <w:rsid w:val="00213CD0"/>
    <w:rsid w:val="0024266E"/>
    <w:rsid w:val="0027197E"/>
    <w:rsid w:val="0027285B"/>
    <w:rsid w:val="00281787"/>
    <w:rsid w:val="002E69D1"/>
    <w:rsid w:val="003123FD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54578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3C4"/>
    <w:rsid w:val="006205B9"/>
    <w:rsid w:val="00622359"/>
    <w:rsid w:val="0063492C"/>
    <w:rsid w:val="00644DFA"/>
    <w:rsid w:val="00647CD1"/>
    <w:rsid w:val="0065318B"/>
    <w:rsid w:val="00675352"/>
    <w:rsid w:val="00696A8F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63B4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E2353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81BBD"/>
    <w:rsid w:val="009A73F9"/>
    <w:rsid w:val="009B5A9C"/>
    <w:rsid w:val="009D3D1A"/>
    <w:rsid w:val="009E28B9"/>
    <w:rsid w:val="009E3176"/>
    <w:rsid w:val="009E640F"/>
    <w:rsid w:val="009F18E8"/>
    <w:rsid w:val="00A225E4"/>
    <w:rsid w:val="00A250E3"/>
    <w:rsid w:val="00A31701"/>
    <w:rsid w:val="00A409DB"/>
    <w:rsid w:val="00A4219C"/>
    <w:rsid w:val="00A42363"/>
    <w:rsid w:val="00A44641"/>
    <w:rsid w:val="00A8020D"/>
    <w:rsid w:val="00A851DA"/>
    <w:rsid w:val="00A86A23"/>
    <w:rsid w:val="00A93B56"/>
    <w:rsid w:val="00AC429E"/>
    <w:rsid w:val="00AD09A0"/>
    <w:rsid w:val="00AE06CD"/>
    <w:rsid w:val="00AE4110"/>
    <w:rsid w:val="00AE5BAE"/>
    <w:rsid w:val="00AF3855"/>
    <w:rsid w:val="00AF5526"/>
    <w:rsid w:val="00B0535F"/>
    <w:rsid w:val="00B2491A"/>
    <w:rsid w:val="00B257E0"/>
    <w:rsid w:val="00B2674D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91DE3"/>
    <w:rsid w:val="00CA5906"/>
    <w:rsid w:val="00CB3DB8"/>
    <w:rsid w:val="00CE3EB5"/>
    <w:rsid w:val="00CF24EE"/>
    <w:rsid w:val="00CF443F"/>
    <w:rsid w:val="00D141BB"/>
    <w:rsid w:val="00D175E3"/>
    <w:rsid w:val="00D208A9"/>
    <w:rsid w:val="00D34576"/>
    <w:rsid w:val="00D46DAC"/>
    <w:rsid w:val="00D67095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32872"/>
    <w:rsid w:val="00E36BFF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23703"/>
    <w:rsid w:val="00F60A39"/>
    <w:rsid w:val="00F715AF"/>
    <w:rsid w:val="00F7273D"/>
    <w:rsid w:val="00F80551"/>
    <w:rsid w:val="00F82A85"/>
    <w:rsid w:val="00F8533C"/>
    <w:rsid w:val="00F90106"/>
    <w:rsid w:val="00FB3A9E"/>
    <w:rsid w:val="00FB6BE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60D9573F4BB3815D2D3AB88C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2A2CC-ABA2-46BE-B1F9-8BFACEB3CF3C}"/>
      </w:docPartPr>
      <w:docPartBody>
        <w:p w:rsidR="00821EC0" w:rsidRDefault="003106C0" w:rsidP="003106C0">
          <w:pPr>
            <w:pStyle w:val="03F160D9573F4BB3815D2D3AB88C44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C080FCF0E44539C6931A8407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3F98E-D5FC-48CA-B8BD-001470AE07AA}"/>
      </w:docPartPr>
      <w:docPartBody>
        <w:p w:rsidR="00821EC0" w:rsidRDefault="003106C0" w:rsidP="003106C0">
          <w:pPr>
            <w:pStyle w:val="44DC080FCF0E44539C6931A840773C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8CF05C69F49D59E039E65892D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6D5A0-DD1B-42BC-8453-C56CA2D9BB92}"/>
      </w:docPartPr>
      <w:docPartBody>
        <w:p w:rsidR="00821EC0" w:rsidRDefault="003106C0" w:rsidP="003106C0">
          <w:pPr>
            <w:pStyle w:val="1548CF05C69F49D59E039E65892DE55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CBF6CE4BB24028A36ABCB7F7019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D0A7-330F-4430-BB2A-459BAC594278}"/>
      </w:docPartPr>
      <w:docPartBody>
        <w:p w:rsidR="00821EC0" w:rsidRDefault="003106C0" w:rsidP="003106C0">
          <w:pPr>
            <w:pStyle w:val="F1CBF6CE4BB24028A36ABCB7F701948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302A05903480C8432FD12DCBD9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BD4AE-1835-40E9-ACC9-CFD9C0E46A2F}"/>
      </w:docPartPr>
      <w:docPartBody>
        <w:p w:rsidR="00821EC0" w:rsidRDefault="003106C0" w:rsidP="003106C0">
          <w:pPr>
            <w:pStyle w:val="D7F302A05903480C8432FD12DCBD913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B6E24C6104BBDBBCE330A039E2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217D5-DFFB-49A6-A8A4-7B217B2793B5}"/>
      </w:docPartPr>
      <w:docPartBody>
        <w:p w:rsidR="00821EC0" w:rsidRDefault="003106C0" w:rsidP="003106C0">
          <w:pPr>
            <w:pStyle w:val="F22B6E24C6104BBDBBCE330A039E2CB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8D8B8280074E00B4B9C47D1ECAF2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756E2-FF27-4751-A644-4A4770FF9ADB}"/>
      </w:docPartPr>
      <w:docPartBody>
        <w:p w:rsidR="00821EC0" w:rsidRDefault="003106C0" w:rsidP="003106C0">
          <w:pPr>
            <w:pStyle w:val="D18D8B8280074E00B4B9C47D1ECAF29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E9262DA2F2437DA0FCEA96348A7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2846F-EDB1-4D5B-AE6E-8F4DF2D56FC7}"/>
      </w:docPartPr>
      <w:docPartBody>
        <w:p w:rsidR="00821EC0" w:rsidRDefault="003106C0" w:rsidP="003106C0">
          <w:pPr>
            <w:pStyle w:val="F5E9262DA2F2437DA0FCEA96348A73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246CEB"/>
    <w:rsid w:val="003106C0"/>
    <w:rsid w:val="005F377D"/>
    <w:rsid w:val="00696A8F"/>
    <w:rsid w:val="00821EC0"/>
    <w:rsid w:val="00AD09A0"/>
    <w:rsid w:val="00CF19D6"/>
    <w:rsid w:val="00D208A9"/>
    <w:rsid w:val="00D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77D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03F160D9573F4BB3815D2D3AB88C4419">
    <w:name w:val="03F160D9573F4BB3815D2D3AB88C4419"/>
    <w:rsid w:val="003106C0"/>
  </w:style>
  <w:style w:type="paragraph" w:customStyle="1" w:styleId="44DC080FCF0E44539C6931A840773C59">
    <w:name w:val="44DC080FCF0E44539C6931A840773C59"/>
    <w:rsid w:val="003106C0"/>
  </w:style>
  <w:style w:type="paragraph" w:customStyle="1" w:styleId="1548CF05C69F49D59E039E65892DE551">
    <w:name w:val="1548CF05C69F49D59E039E65892DE551"/>
    <w:rsid w:val="003106C0"/>
  </w:style>
  <w:style w:type="paragraph" w:customStyle="1" w:styleId="F1CBF6CE4BB24028A36ABCB7F7019482">
    <w:name w:val="F1CBF6CE4BB24028A36ABCB7F7019482"/>
    <w:rsid w:val="003106C0"/>
  </w:style>
  <w:style w:type="paragraph" w:customStyle="1" w:styleId="D7F302A05903480C8432FD12DCBD9132">
    <w:name w:val="D7F302A05903480C8432FD12DCBD9132"/>
    <w:rsid w:val="003106C0"/>
  </w:style>
  <w:style w:type="paragraph" w:customStyle="1" w:styleId="F22B6E24C6104BBDBBCE330A039E2CB4">
    <w:name w:val="F22B6E24C6104BBDBBCE330A039E2CB4"/>
    <w:rsid w:val="003106C0"/>
  </w:style>
  <w:style w:type="paragraph" w:customStyle="1" w:styleId="D18D8B8280074E00B4B9C47D1ECAF29F">
    <w:name w:val="D18D8B8280074E00B4B9C47D1ECAF29F"/>
    <w:rsid w:val="003106C0"/>
  </w:style>
  <w:style w:type="paragraph" w:customStyle="1" w:styleId="F5E9262DA2F2437DA0FCEA96348A73D8">
    <w:name w:val="F5E9262DA2F2437DA0FCEA96348A73D8"/>
    <w:rsid w:val="003106C0"/>
  </w:style>
  <w:style w:type="paragraph" w:customStyle="1" w:styleId="C8F1068CCBD444FC98DAA2B9A99B0D86">
    <w:name w:val="C8F1068CCBD444FC98DAA2B9A99B0D86"/>
    <w:rsid w:val="005F3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315</Words>
  <Characters>2470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23</cp:revision>
  <cp:lastPrinted>2012-08-29T14:23:00Z</cp:lastPrinted>
  <dcterms:created xsi:type="dcterms:W3CDTF">2023-05-16T07:51:00Z</dcterms:created>
  <dcterms:modified xsi:type="dcterms:W3CDTF">2026-07-30T06:04:00Z</dcterms:modified>
</cp:coreProperties>
</file>